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C42A6" w14:textId="77777777" w:rsidR="00E258EA" w:rsidRDefault="00E258EA" w:rsidP="00E258EA">
      <w:r>
        <w:rPr>
          <w:u w:val="single"/>
        </w:rPr>
        <w:t>John GOLDSMITH</w:t>
      </w:r>
      <w:r>
        <w:t xml:space="preserve">    </w:t>
      </w:r>
      <w:proofErr w:type="gramStart"/>
      <w:r>
        <w:t xml:space="preserve">   (</w:t>
      </w:r>
      <w:proofErr w:type="gramEnd"/>
      <w:r>
        <w:t>fl.1462-3)</w:t>
      </w:r>
    </w:p>
    <w:p w14:paraId="2845B3FF" w14:textId="77777777" w:rsidR="00E258EA" w:rsidRDefault="00E258EA" w:rsidP="00E258EA">
      <w:r>
        <w:t>of Chester. Goldsmith.</w:t>
      </w:r>
    </w:p>
    <w:p w14:paraId="15171861" w14:textId="77777777" w:rsidR="00E258EA" w:rsidRDefault="00E258EA" w:rsidP="00E258EA"/>
    <w:p w14:paraId="320EF371" w14:textId="77777777" w:rsidR="00E258EA" w:rsidRDefault="00E258EA" w:rsidP="00E258EA"/>
    <w:p w14:paraId="029E045B" w14:textId="77777777" w:rsidR="00E258EA" w:rsidRDefault="00E258EA" w:rsidP="00E258EA">
      <w:r>
        <w:t xml:space="preserve">         1462-3</w:t>
      </w:r>
      <w:r>
        <w:tab/>
        <w:t>He was Sheriff.</w:t>
      </w:r>
    </w:p>
    <w:p w14:paraId="0319C36C" w14:textId="77777777" w:rsidR="00E258EA" w:rsidRDefault="00E258EA" w:rsidP="00E258EA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0E6AA7BC" w14:textId="77777777" w:rsidR="00E258EA" w:rsidRDefault="00E258EA" w:rsidP="00E258EA">
      <w:pPr>
        <w:ind w:left="720" w:firstLine="720"/>
      </w:pPr>
      <w:r>
        <w:t>pub. The Cheshire Community Council, 1971, p.108)</w:t>
      </w:r>
    </w:p>
    <w:p w14:paraId="2CB182D4" w14:textId="77777777" w:rsidR="00E258EA" w:rsidRDefault="00E258EA" w:rsidP="00E258EA"/>
    <w:p w14:paraId="30F4BF53" w14:textId="77777777" w:rsidR="00E258EA" w:rsidRDefault="00E258EA" w:rsidP="00E258EA"/>
    <w:p w14:paraId="385C9F48" w14:textId="77777777" w:rsidR="00E258EA" w:rsidRDefault="00E258EA" w:rsidP="00E258EA">
      <w:r>
        <w:t>26 September 2023</w:t>
      </w:r>
    </w:p>
    <w:p w14:paraId="352DA1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EADA0" w14:textId="77777777" w:rsidR="00E258EA" w:rsidRDefault="00E258EA" w:rsidP="009139A6">
      <w:r>
        <w:separator/>
      </w:r>
    </w:p>
  </w:endnote>
  <w:endnote w:type="continuationSeparator" w:id="0">
    <w:p w14:paraId="48B45676" w14:textId="77777777" w:rsidR="00E258EA" w:rsidRDefault="00E258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EE1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EB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AF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44A99" w14:textId="77777777" w:rsidR="00E258EA" w:rsidRDefault="00E258EA" w:rsidP="009139A6">
      <w:r>
        <w:separator/>
      </w:r>
    </w:p>
  </w:footnote>
  <w:footnote w:type="continuationSeparator" w:id="0">
    <w:p w14:paraId="2A580CB5" w14:textId="77777777" w:rsidR="00E258EA" w:rsidRDefault="00E258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48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E9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502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E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58E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9D73B"/>
  <w15:chartTrackingRefBased/>
  <w15:docId w15:val="{EE02B49E-B6A9-4786-AB6C-758CEA99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8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2023-10-29T07:47:00Z</dcterms:created>
  <dcterms:modified xsi:type="dcterms:W3CDTF">2023-10-29T07:48:00Z</dcterms:modified>
</cp:coreProperties>
</file>